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968E" w14:textId="203A4710" w:rsidR="0039408C" w:rsidRPr="00C64BF7" w:rsidRDefault="003B2A01" w:rsidP="00CC2345">
      <w:pPr>
        <w:pStyle w:val="Title"/>
        <w:jc w:val="center"/>
      </w:pPr>
      <w:r>
        <w:t>Tutorial</w:t>
      </w:r>
      <w:r w:rsidR="00CC2345">
        <w:t xml:space="preserve"> A</w:t>
      </w:r>
      <w:r>
        <w:t xml:space="preserve">: </w:t>
      </w:r>
      <w:r w:rsidR="00CC2345">
        <w:t>Running a Python Application</w:t>
      </w:r>
    </w:p>
    <w:p w14:paraId="267AEFBC" w14:textId="71092D8E" w:rsidR="00CC2345" w:rsidRDefault="00CC2345" w:rsidP="00CC2345">
      <w:pPr>
        <w:spacing w:before="100" w:beforeAutospacing="1" w:after="100" w:afterAutospacing="1"/>
        <w:ind w:firstLine="720"/>
      </w:pPr>
      <w:r>
        <w:t>T</w:t>
      </w:r>
      <w:r w:rsidRPr="00087045">
        <w:t>his tutorial</w:t>
      </w:r>
      <w:r>
        <w:t xml:space="preserve"> involves writing</w:t>
      </w:r>
      <w:r w:rsidRPr="00087045">
        <w:t xml:space="preserve"> </w:t>
      </w:r>
      <w:r>
        <w:t>a</w:t>
      </w:r>
      <w:r w:rsidRPr="00087045">
        <w:t xml:space="preserve"> Spark application in </w:t>
      </w:r>
      <w:r>
        <w:t>Python</w:t>
      </w:r>
      <w:r w:rsidRPr="00087045">
        <w:t xml:space="preserve"> and execut</w:t>
      </w:r>
      <w:r>
        <w:t>ing</w:t>
      </w:r>
      <w:r w:rsidRPr="00087045">
        <w:t xml:space="preserve"> it in the cluster.</w:t>
      </w:r>
      <w:r>
        <w:t xml:space="preserve"> The input records are the same as those from Tutorial A; however, the file holding the records is a JSON file named </w:t>
      </w:r>
      <w:proofErr w:type="spellStart"/>
      <w:proofErr w:type="gramStart"/>
      <w:r w:rsidRPr="00E14B03">
        <w:rPr>
          <w:rStyle w:val="Code"/>
        </w:rPr>
        <w:t>customers.json</w:t>
      </w:r>
      <w:proofErr w:type="spellEnd"/>
      <w:proofErr w:type="gramEnd"/>
      <w:r>
        <w:t xml:space="preserve">, as shown in Figure </w:t>
      </w:r>
      <w:r>
        <w:t>1</w:t>
      </w:r>
      <w:r>
        <w:t xml:space="preserve">. </w:t>
      </w:r>
    </w:p>
    <w:p w14:paraId="554BD4CA" w14:textId="77777777" w:rsidR="00CC2345" w:rsidRDefault="00CC2345" w:rsidP="00CC2345">
      <w:pPr>
        <w:pStyle w:val="NoSpacing"/>
        <w:keepNext/>
      </w:pPr>
      <w:r>
        <w:rPr>
          <w:noProof/>
        </w:rPr>
        <w:drawing>
          <wp:inline distT="0" distB="0" distL="0" distR="0" wp14:anchorId="364E71A1" wp14:editId="3114C1BE">
            <wp:extent cx="5555849" cy="1093362"/>
            <wp:effectExtent l="12700" t="12700" r="6985" b="12065"/>
            <wp:docPr id="74291509" name="Picture 61700353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00353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5849" cy="109336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2F2CE3" w14:textId="77A7A486" w:rsidR="00CC2345" w:rsidRDefault="00CC2345" w:rsidP="00CC2345">
      <w:pPr>
        <w:pStyle w:val="Caption"/>
      </w:pPr>
      <w:r>
        <w:t xml:space="preserve">Figure </w:t>
      </w:r>
      <w:r>
        <w:t>1:</w:t>
      </w:r>
      <w:r>
        <w:t xml:space="preserve"> </w:t>
      </w:r>
      <w:r w:rsidRPr="001B71D5">
        <w:t xml:space="preserve">First Few Records of </w:t>
      </w:r>
      <w:r w:rsidRPr="00E14B03">
        <w:rPr>
          <w:rStyle w:val="Code"/>
        </w:rPr>
        <w:t>customers.json</w:t>
      </w:r>
      <w:r w:rsidRPr="001B71D5">
        <w:t xml:space="preserve"> File</w:t>
      </w:r>
    </w:p>
    <w:p w14:paraId="01D9E2B3" w14:textId="77777777" w:rsidR="00CC2345" w:rsidRDefault="00CC2345" w:rsidP="00CC2345">
      <w:pPr>
        <w:pStyle w:val="NoSpacing"/>
      </w:pPr>
    </w:p>
    <w:p w14:paraId="1EDAA587" w14:textId="1264D3D6" w:rsidR="00CC2345" w:rsidRDefault="00CC2345" w:rsidP="00CC2345">
      <w:pPr>
        <w:spacing w:before="100" w:beforeAutospacing="1" w:after="100" w:afterAutospacing="1"/>
        <w:ind w:firstLine="720"/>
      </w:pPr>
      <w:r>
        <w:t>You can</w:t>
      </w:r>
      <w:r w:rsidRPr="00087045">
        <w:t xml:space="preserve"> download a copy of the file from the companion website</w:t>
      </w:r>
    </w:p>
    <w:p w14:paraId="450CDDDF" w14:textId="459D0744" w:rsidR="00CC2345" w:rsidRDefault="00CC2345" w:rsidP="00CC2345">
      <w:pPr>
        <w:spacing w:before="100" w:beforeAutospacing="1" w:after="100" w:afterAutospacing="1"/>
      </w:pPr>
      <w:r>
        <w:t>T</w:t>
      </w:r>
      <w:r>
        <w:t xml:space="preserve">he application will read the file and store a list of records with only </w:t>
      </w:r>
      <w:r w:rsidRPr="00796482">
        <w:rPr>
          <w:rStyle w:val="Code"/>
        </w:rPr>
        <w:t>FirstName</w:t>
      </w:r>
      <w:r>
        <w:t xml:space="preserve"> and </w:t>
      </w:r>
      <w:r w:rsidRPr="00796482">
        <w:rPr>
          <w:rStyle w:val="Code"/>
        </w:rPr>
        <w:t>LastName</w:t>
      </w:r>
      <w:r>
        <w:t xml:space="preserve">. </w:t>
      </w:r>
      <w:r w:rsidRPr="00087045">
        <w:t xml:space="preserve">The code for this application is shown in Box </w:t>
      </w:r>
      <w:r>
        <w:t>1</w:t>
      </w:r>
      <w:r w:rsidRPr="00087045">
        <w:t xml:space="preserve">. </w:t>
      </w:r>
    </w:p>
    <w:p w14:paraId="19A89CD7" w14:textId="77777777" w:rsidR="00CC2345" w:rsidRDefault="00CC2345" w:rsidP="00CC2345">
      <w:pPr>
        <w:keepNext/>
        <w:spacing w:line="240" w:lineRule="auto"/>
      </w:pPr>
      <w:r>
        <mc:AlternateContent>
          <mc:Choice Requires="wps">
            <w:drawing>
              <wp:inline distT="0" distB="0" distL="0" distR="0" wp14:anchorId="507FB4FF" wp14:editId="4E4F875B">
                <wp:extent cx="5763895" cy="3087232"/>
                <wp:effectExtent l="0" t="0" r="14605" b="15240"/>
                <wp:docPr id="183" name="Text Box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3895" cy="3087232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149B944D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import sys</w:t>
                            </w:r>
                          </w:p>
                          <w:p w14:paraId="2F94FF80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from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pyspark.sql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import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SparkSession</w:t>
                            </w:r>
                            <w:proofErr w:type="spellEnd"/>
                          </w:p>
                          <w:p w14:paraId="021AADD1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if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__name__ == "__main__":</w:t>
                            </w:r>
                          </w:p>
                          <w:p w14:paraId="548AD602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if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len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sys.argv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 &lt; 3:</w:t>
                            </w:r>
                          </w:p>
                          <w:p w14:paraId="6D40F593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print &gt;&gt;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sys.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stderr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,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"Usage: myList.py &lt;input-file&gt; &lt;output-file&gt;"</w:t>
                            </w:r>
                          </w:p>
                          <w:p w14:paraId="7019F9FE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 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sys.exit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  <w:p w14:paraId="2F986D33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05A214F9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spark =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SparkSession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builder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.getOrCreate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  <w:p w14:paraId="360B46F6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spark.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sparkContext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setLogLevel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("WARN")</w:t>
                            </w:r>
                          </w:p>
                          <w:p w14:paraId="69AE0F2D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peopleDF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spark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read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json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sys.argv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[1])</w:t>
                            </w:r>
                          </w:p>
                          <w:p w14:paraId="558919F2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namesDF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peopleDF.select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FirstName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","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LastName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")</w:t>
                            </w:r>
                          </w:p>
                          <w:p w14:paraId="07B548A3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namesDF.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write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.option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header","true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"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csv(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sys.argv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[2])</w:t>
                            </w:r>
                          </w:p>
                          <w:p w14:paraId="50B04205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spark.</w:t>
                            </w: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  <w:t>stop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  <w:p w14:paraId="14E1AB7C" w14:textId="77777777" w:rsidR="00CC2345" w:rsidRPr="001C1748" w:rsidRDefault="00CC2345" w:rsidP="00CC2345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7FB4FF" id="_x0000_t202" coordsize="21600,21600" o:spt="202" path="m,l,21600r21600,l21600,xe">
                <v:stroke joinstyle="miter"/>
                <v:path gradientshapeok="t" o:connecttype="rect"/>
              </v:shapetype>
              <v:shape id="Text Box 183" o:spid="_x0000_s1026" type="#_x0000_t202" style="width:453.85pt;height:24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" fillcolor="#c6d9f1" strokeweight=".5pt">
                <v:textbox style="mso-fit-shape-to-text:t">
                  <w:txbxContent>
                    <w:p w14:paraId="149B944D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import sys</w:t>
                      </w:r>
                    </w:p>
                    <w:p w14:paraId="2F94FF80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from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pyspark.sql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import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SparkSession</w:t>
                      </w:r>
                      <w:proofErr w:type="spellEnd"/>
                    </w:p>
                    <w:p w14:paraId="021AADD1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if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__name__ == "__main__":</w:t>
                      </w:r>
                    </w:p>
                    <w:p w14:paraId="548AD602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if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len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sys.argv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 &lt; 3:</w:t>
                      </w:r>
                    </w:p>
                    <w:p w14:paraId="6D40F593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print &gt;&gt;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sys.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stderr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,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"Usage: myList.py &lt;input-file&gt; &lt;output-file&gt;"</w:t>
                      </w:r>
                    </w:p>
                    <w:p w14:paraId="7019F9FE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 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sys.exit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  <w:p w14:paraId="2F986D33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05A214F9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spark =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SparkSession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builder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.getOrCreate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  <w:p w14:paraId="360B46F6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spark.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sparkContext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setLogLevel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("WARN")</w:t>
                      </w:r>
                    </w:p>
                    <w:p w14:paraId="69AE0F2D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peopleDF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spark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read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json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sys.argv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[1])</w:t>
                      </w:r>
                    </w:p>
                    <w:p w14:paraId="558919F2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namesDF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peopleDF.select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FirstName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","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LastName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")</w:t>
                      </w:r>
                    </w:p>
                    <w:p w14:paraId="07B548A3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namesDF.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write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.option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header","true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"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csv(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sys.argv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[2])</w:t>
                      </w:r>
                    </w:p>
                    <w:p w14:paraId="50B04205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spark.</w:t>
                      </w: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  <w:t>stop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  <w:p w14:paraId="14E1AB7C" w14:textId="77777777" w:rsidR="00CC2345" w:rsidRPr="001C1748" w:rsidRDefault="00CC2345" w:rsidP="00CC2345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  <w:szCs w:val="2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4959C00" w14:textId="7E73EFA4" w:rsidR="00CC2345" w:rsidRPr="00087045" w:rsidRDefault="00CC2345" w:rsidP="00CC2345">
      <w:pPr>
        <w:pStyle w:val="Caption"/>
        <w:spacing w:after="0"/>
      </w:pPr>
      <w:r>
        <w:t xml:space="preserve">Box </w:t>
      </w:r>
      <w:r>
        <w:t>1:</w:t>
      </w:r>
      <w:r>
        <w:t xml:space="preserve"> A Simple </w:t>
      </w:r>
      <w:r w:rsidRPr="00087045">
        <w:rPr>
          <w:rFonts w:ascii="Times" w:hAnsi="Times"/>
        </w:rPr>
        <w:t>Python Application</w:t>
      </w:r>
    </w:p>
    <w:p w14:paraId="2A8E992C" w14:textId="77777777" w:rsidR="00CC2345" w:rsidRDefault="00CC2345" w:rsidP="00CC2345">
      <w:pPr>
        <w:spacing w:before="100" w:beforeAutospacing="1" w:after="100" w:afterAutospacing="1"/>
        <w:ind w:firstLine="720"/>
      </w:pPr>
    </w:p>
    <w:p w14:paraId="3B96F97D" w14:textId="72C600AC" w:rsidR="00CC2345" w:rsidRDefault="00CC2345" w:rsidP="00CC2345">
      <w:pPr>
        <w:spacing w:before="100" w:beforeAutospacing="1" w:after="100" w:afterAutospacing="1"/>
        <w:ind w:firstLine="720"/>
      </w:pPr>
      <w:r>
        <w:t>You</w:t>
      </w:r>
      <w:r w:rsidRPr="00087045">
        <w:t xml:space="preserve"> first import the library for the Spark</w:t>
      </w:r>
      <w:r>
        <w:t xml:space="preserve"> s</w:t>
      </w:r>
      <w:r w:rsidRPr="00087045">
        <w:t xml:space="preserve">ession, check the integrity of the input parameters in the command line, invoke a </w:t>
      </w:r>
      <w:r>
        <w:t>S</w:t>
      </w:r>
      <w:r w:rsidRPr="00087045">
        <w:t>park</w:t>
      </w:r>
      <w:r>
        <w:t xml:space="preserve"> s</w:t>
      </w:r>
      <w:r w:rsidRPr="00087045">
        <w:t>ession</w:t>
      </w:r>
      <w:r>
        <w:t>, and perform a series of transformations. You</w:t>
      </w:r>
      <w:r w:rsidRPr="00087045">
        <w:t xml:space="preserve"> do</w:t>
      </w:r>
      <w:r>
        <w:t xml:space="preserve"> </w:t>
      </w:r>
      <w:r w:rsidRPr="00087045">
        <w:t>n</w:t>
      </w:r>
      <w:r>
        <w:t>o</w:t>
      </w:r>
      <w:r w:rsidRPr="00087045">
        <w:t xml:space="preserve">t </w:t>
      </w:r>
      <w:r w:rsidRPr="00087045">
        <w:lastRenderedPageBreak/>
        <w:t>need to compile the Python application.</w:t>
      </w:r>
      <w:r>
        <w:t xml:space="preserve"> </w:t>
      </w:r>
      <w:r w:rsidRPr="00087045">
        <w:t xml:space="preserve">Instead, simply save the code from Box </w:t>
      </w:r>
      <w:r>
        <w:t>1</w:t>
      </w:r>
      <w:r w:rsidRPr="00087045">
        <w:t xml:space="preserve"> in a file named </w:t>
      </w:r>
      <w:r w:rsidRPr="00796482">
        <w:rPr>
          <w:rStyle w:val="Code"/>
        </w:rPr>
        <w:t>myList.py</w:t>
      </w:r>
      <w:r w:rsidRPr="00087045">
        <w:t xml:space="preserve"> and run the </w:t>
      </w:r>
      <w:r w:rsidRPr="00796482">
        <w:rPr>
          <w:rStyle w:val="Code"/>
        </w:rPr>
        <w:t>spark-submit</w:t>
      </w:r>
      <w:r w:rsidRPr="00087045">
        <w:t xml:space="preserve"> script as </w:t>
      </w:r>
      <w:r>
        <w:t>follows</w:t>
      </w:r>
      <w:r w:rsidRPr="00087045">
        <w:t>:</w:t>
      </w:r>
      <w:r w:rsidRPr="00230FB7">
        <w:t xml:space="preserve"> </w:t>
      </w:r>
      <w:r>
        <mc:AlternateContent>
          <mc:Choice Requires="wps">
            <w:drawing>
              <wp:inline distT="0" distB="0" distL="0" distR="0" wp14:anchorId="5C089D67" wp14:editId="518B4F1C">
                <wp:extent cx="5943600" cy="334978"/>
                <wp:effectExtent l="0" t="0" r="12700" b="8255"/>
                <wp:docPr id="184" name="Text Box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3497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32C40D03" w14:textId="77777777" w:rsidR="00CC2345" w:rsidRPr="001C1748" w:rsidRDefault="00CC2345" w:rsidP="00CC2345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>$ spark-submit myList.py APP/input/</w:t>
                            </w:r>
                            <w:proofErr w:type="spellStart"/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>customers.json</w:t>
                            </w:r>
                            <w:proofErr w:type="spellEnd"/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 xml:space="preserve"> APP/</w:t>
                            </w:r>
                            <w:proofErr w:type="spellStart"/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>outputList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089D67" id="Text Box 184" o:spid="_x0000_s1027" type="#_x0000_t202" style="width:468pt;height:2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" fillcolor="#c6d9f1" strokeweight=".5pt">
                <v:textbox style="mso-fit-shape-to-text:t">
                  <w:txbxContent>
                    <w:p w14:paraId="32C40D03" w14:textId="77777777" w:rsidR="00CC2345" w:rsidRPr="001C1748" w:rsidRDefault="00CC2345" w:rsidP="00CC2345">
                      <w:pPr>
                        <w:spacing w:line="240" w:lineRule="auto"/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>$ spark-submit myList.py APP/input/</w:t>
                      </w:r>
                      <w:proofErr w:type="spellStart"/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>customers.json</w:t>
                      </w:r>
                      <w:proofErr w:type="spellEnd"/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 xml:space="preserve"> APP/</w:t>
                      </w:r>
                      <w:proofErr w:type="spellStart"/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>outputList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29EDF559" w14:textId="77777777" w:rsidR="00CC2345" w:rsidRDefault="00CC2345" w:rsidP="00CC2345">
      <w:pPr>
        <w:spacing w:before="100" w:beforeAutospacing="1" w:after="100" w:afterAutospacing="1"/>
        <w:ind w:firstLine="720"/>
      </w:pPr>
      <w:r>
        <w:t>Now</w:t>
      </w:r>
      <w:r w:rsidRPr="00087045">
        <w:t xml:space="preserve">, </w:t>
      </w:r>
      <w:r>
        <w:t>you</w:t>
      </w:r>
      <w:r w:rsidRPr="00087045">
        <w:t xml:space="preserve"> can perform the </w:t>
      </w:r>
      <w:r>
        <w:t xml:space="preserve">following </w:t>
      </w:r>
      <w:r w:rsidRPr="00087045">
        <w:t xml:space="preserve">command to verify that a copy of the program output is saved in the cluster: </w:t>
      </w:r>
    </w:p>
    <w:p w14:paraId="28EA0F01" w14:textId="77777777" w:rsidR="00CC2345" w:rsidRPr="00087045" w:rsidRDefault="00CC2345" w:rsidP="00CC2345">
      <w:pPr>
        <w:spacing w:before="100" w:beforeAutospacing="1" w:after="100" w:afterAutospacing="1"/>
      </w:pPr>
      <w:r>
        <mc:AlternateContent>
          <mc:Choice Requires="wps">
            <w:drawing>
              <wp:inline distT="0" distB="0" distL="0" distR="0" wp14:anchorId="6866C514" wp14:editId="49A37D49">
                <wp:extent cx="5943600" cy="342900"/>
                <wp:effectExtent l="0" t="0" r="12700" b="8255"/>
                <wp:docPr id="185" name="Text Box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33B1FA32" w14:textId="77777777" w:rsidR="00CC2345" w:rsidRPr="001C1748" w:rsidRDefault="00CC2345" w:rsidP="00CC2345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 xml:space="preserve"> $ </w:t>
                            </w:r>
                            <w:proofErr w:type="spellStart"/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>hadoop</w:t>
                            </w:r>
                            <w:proofErr w:type="spellEnd"/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 xml:space="preserve"> fs -cat SPRK/APP/</w:t>
                            </w:r>
                            <w:proofErr w:type="spellStart"/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>outputList</w:t>
                            </w:r>
                            <w:proofErr w:type="spellEnd"/>
                            <w:r w:rsidRPr="001C1748">
                              <w:rPr>
                                <w:rFonts w:ascii="Calibri" w:eastAsia="Times New Roman" w:hAnsi="Calibri" w:cs="Calibri"/>
                                <w:i/>
                                <w:color w:val="000000"/>
                              </w:rPr>
                              <w:t>/p*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66C514" id="Text Box 185" o:spid="_x0000_s1028" type="#_x0000_t202" style="width:468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" fillcolor="#c6d9f1" strokeweight=".5pt">
                <v:textbox style="mso-fit-shape-to-text:t">
                  <w:txbxContent>
                    <w:p w14:paraId="33B1FA32" w14:textId="77777777" w:rsidR="00CC2345" w:rsidRPr="001C1748" w:rsidRDefault="00CC2345" w:rsidP="00CC2345">
                      <w:pPr>
                        <w:spacing w:line="240" w:lineRule="auto"/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 xml:space="preserve"> $ </w:t>
                      </w:r>
                      <w:proofErr w:type="spellStart"/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>hadoop</w:t>
                      </w:r>
                      <w:proofErr w:type="spellEnd"/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 xml:space="preserve"> fs -cat SPRK/APP/</w:t>
                      </w:r>
                      <w:proofErr w:type="spellStart"/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>outputList</w:t>
                      </w:r>
                      <w:proofErr w:type="spellEnd"/>
                      <w:r w:rsidRPr="001C1748">
                        <w:rPr>
                          <w:rFonts w:ascii="Calibri" w:eastAsia="Times New Roman" w:hAnsi="Calibri" w:cs="Calibri"/>
                          <w:i/>
                          <w:color w:val="000000"/>
                        </w:rPr>
                        <w:t>/p*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6D802D" w14:textId="77777777" w:rsidR="0039408C" w:rsidRPr="0039408C" w:rsidRDefault="0039408C" w:rsidP="0039408C"/>
    <w:sectPr w:rsidR="0039408C" w:rsidRPr="0039408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5A51E" w14:textId="77777777" w:rsidR="00991DC2" w:rsidRDefault="00991DC2" w:rsidP="00A601B3">
      <w:pPr>
        <w:spacing w:after="0" w:line="240" w:lineRule="auto"/>
      </w:pPr>
      <w:r>
        <w:separator/>
      </w:r>
    </w:p>
  </w:endnote>
  <w:endnote w:type="continuationSeparator" w:id="0">
    <w:p w14:paraId="507463F5" w14:textId="77777777" w:rsidR="00991DC2" w:rsidRDefault="00991DC2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A0DE1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57F2D" w14:textId="77777777" w:rsidR="00991DC2" w:rsidRDefault="00991DC2" w:rsidP="00A601B3">
      <w:pPr>
        <w:spacing w:after="0" w:line="240" w:lineRule="auto"/>
      </w:pPr>
      <w:r>
        <w:separator/>
      </w:r>
    </w:p>
  </w:footnote>
  <w:footnote w:type="continuationSeparator" w:id="0">
    <w:p w14:paraId="7CF2F65E" w14:textId="77777777" w:rsidR="00991DC2" w:rsidRDefault="00991DC2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1B51" w14:textId="5BA9EAE5" w:rsidR="00A601B3" w:rsidRDefault="0039408C">
    <w:pPr>
      <w:pStyle w:val="Header"/>
    </w:pPr>
    <w:r>
      <w:t xml:space="preserve">Chapter </w:t>
    </w:r>
    <w:r w:rsidR="00CC2345">
      <w:t>12</w:t>
    </w:r>
    <w:r w:rsidR="00A601B3">
      <w:tab/>
    </w:r>
    <w:r w:rsidR="00E51B7E">
      <w:t>Tutorial</w:t>
    </w:r>
    <w:r w:rsidR="00CC2345">
      <w:t xml:space="preserve"> A</w:t>
    </w:r>
    <w:r w:rsidR="00E51B7E">
      <w:t xml:space="preserve">: </w:t>
    </w:r>
    <w:r w:rsidR="00CC2345">
      <w:t>Running a Python Application</w:t>
    </w:r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1"/>
  </w:num>
  <w:num w:numId="2" w16cid:durableId="2107580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345"/>
    <w:rsid w:val="00132C66"/>
    <w:rsid w:val="001F1420"/>
    <w:rsid w:val="0039408C"/>
    <w:rsid w:val="003B2A01"/>
    <w:rsid w:val="00412966"/>
    <w:rsid w:val="0043231B"/>
    <w:rsid w:val="006B02D0"/>
    <w:rsid w:val="006E5802"/>
    <w:rsid w:val="00782B02"/>
    <w:rsid w:val="00820076"/>
    <w:rsid w:val="008374EE"/>
    <w:rsid w:val="00991DC2"/>
    <w:rsid w:val="00A601B3"/>
    <w:rsid w:val="00A83FE7"/>
    <w:rsid w:val="00AA7BE9"/>
    <w:rsid w:val="00AD0AF5"/>
    <w:rsid w:val="00B12613"/>
    <w:rsid w:val="00B87104"/>
    <w:rsid w:val="00C60F0A"/>
    <w:rsid w:val="00CC2345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A01E0"/>
  <w15:chartTrackingRefBased/>
  <w15:docId w15:val="{31AA23DE-A3F7-0047-A056-C0BF415A6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CC2345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CC2345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CC2345"/>
    <w:pPr>
      <w:overflowPunct w:val="0"/>
      <w:autoSpaceDE w:val="0"/>
      <w:autoSpaceDN w:val="0"/>
      <w:adjustRightInd w:val="0"/>
      <w:spacing w:before="240" w:after="0" w:line="480" w:lineRule="auto"/>
      <w:ind w:firstLine="720"/>
      <w:textAlignment w:val="baseline"/>
      <w:outlineLvl w:val="1"/>
    </w:pPr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345"/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C2345"/>
    <w:rPr>
      <w:sz w:val="16"/>
      <w:szCs w:val="16"/>
    </w:rPr>
  </w:style>
  <w:style w:type="character" w:customStyle="1" w:styleId="Code">
    <w:name w:val="Code"/>
    <w:basedOn w:val="DefaultParagraphFont"/>
    <w:uiPriority w:val="1"/>
    <w:qFormat/>
    <w:rsid w:val="00CC2345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2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1</cp:revision>
  <dcterms:created xsi:type="dcterms:W3CDTF">2026-04-15T15:30:00Z</dcterms:created>
  <dcterms:modified xsi:type="dcterms:W3CDTF">2026-04-15T15:32:00Z</dcterms:modified>
</cp:coreProperties>
</file>